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75A50" w14:textId="77777777" w:rsidR="00E50D68" w:rsidRDefault="00E50D68" w:rsidP="00E50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CHOLDESEY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00B08490" w14:textId="77777777" w:rsidR="00E50D68" w:rsidRDefault="00E50D68" w:rsidP="00E50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EDA3619" w14:textId="77777777" w:rsidR="00E50D68" w:rsidRDefault="00E50D68" w:rsidP="00E50D68">
      <w:pPr>
        <w:pStyle w:val="NoSpacing"/>
        <w:rPr>
          <w:rFonts w:cs="Times New Roman"/>
          <w:szCs w:val="24"/>
        </w:rPr>
      </w:pPr>
    </w:p>
    <w:p w14:paraId="645A0FE2" w14:textId="77777777" w:rsidR="00E50D68" w:rsidRDefault="00E50D68" w:rsidP="00E50D68">
      <w:pPr>
        <w:pStyle w:val="NoSpacing"/>
        <w:rPr>
          <w:rFonts w:cs="Times New Roman"/>
          <w:szCs w:val="24"/>
        </w:rPr>
      </w:pPr>
    </w:p>
    <w:p w14:paraId="6E203C49" w14:textId="77777777" w:rsidR="00E50D68" w:rsidRDefault="00E50D68" w:rsidP="00E50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He became apprenticed to Jenet </w:t>
      </w:r>
      <w:proofErr w:type="spellStart"/>
      <w:r>
        <w:rPr>
          <w:rFonts w:cs="Times New Roman"/>
          <w:szCs w:val="24"/>
        </w:rPr>
        <w:t>Gleffyn</w:t>
      </w:r>
      <w:proofErr w:type="spellEnd"/>
      <w:r>
        <w:rPr>
          <w:rFonts w:cs="Times New Roman"/>
          <w:szCs w:val="24"/>
        </w:rPr>
        <w:t>(q.v.).</w:t>
      </w:r>
    </w:p>
    <w:p w14:paraId="65B5A352" w14:textId="77777777" w:rsidR="00E50D68" w:rsidRDefault="00E50D68" w:rsidP="00E50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B46CA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44762B9" w14:textId="77777777" w:rsidR="00E50D68" w:rsidRDefault="00E50D68" w:rsidP="00E50D68">
      <w:pPr>
        <w:pStyle w:val="NoSpacing"/>
        <w:rPr>
          <w:rFonts w:cs="Times New Roman"/>
          <w:szCs w:val="24"/>
        </w:rPr>
      </w:pPr>
    </w:p>
    <w:p w14:paraId="41A31631" w14:textId="77777777" w:rsidR="00E50D68" w:rsidRDefault="00E50D68" w:rsidP="00E50D68">
      <w:pPr>
        <w:pStyle w:val="NoSpacing"/>
        <w:rPr>
          <w:rFonts w:cs="Times New Roman"/>
          <w:szCs w:val="24"/>
        </w:rPr>
      </w:pPr>
    </w:p>
    <w:p w14:paraId="28973E7A" w14:textId="77777777" w:rsidR="00E50D68" w:rsidRDefault="00E50D68" w:rsidP="00E50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2024</w:t>
      </w:r>
    </w:p>
    <w:p w14:paraId="10ECA0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68293" w14:textId="77777777" w:rsidR="00E50D68" w:rsidRDefault="00E50D68" w:rsidP="009139A6">
      <w:r>
        <w:separator/>
      </w:r>
    </w:p>
  </w:endnote>
  <w:endnote w:type="continuationSeparator" w:id="0">
    <w:p w14:paraId="51C94551" w14:textId="77777777" w:rsidR="00E50D68" w:rsidRDefault="00E50D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E82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FFC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100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5C2FB" w14:textId="77777777" w:rsidR="00E50D68" w:rsidRDefault="00E50D68" w:rsidP="009139A6">
      <w:r>
        <w:separator/>
      </w:r>
    </w:p>
  </w:footnote>
  <w:footnote w:type="continuationSeparator" w:id="0">
    <w:p w14:paraId="0155A13D" w14:textId="77777777" w:rsidR="00E50D68" w:rsidRDefault="00E50D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4EA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5EA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561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68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0D6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938B1"/>
  <w15:chartTrackingRefBased/>
  <w15:docId w15:val="{948D9943-81A3-4C9A-8007-3F2EB27B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50D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2024-05-13T11:01:00Z</dcterms:created>
  <dcterms:modified xsi:type="dcterms:W3CDTF">2024-05-13T11:02:00Z</dcterms:modified>
</cp:coreProperties>
</file>